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49B65" w14:textId="77777777" w:rsidR="00C37F82" w:rsidRDefault="00C37F82" w:rsidP="002669E0">
      <w:pPr>
        <w:spacing w:after="120" w:line="360" w:lineRule="auto"/>
        <w:jc w:val="right"/>
        <w:rPr>
          <w:rFonts w:ascii="Arial" w:hAnsi="Arial" w:cs="Arial"/>
          <w:spacing w:val="22"/>
          <w:sz w:val="22"/>
          <w:szCs w:val="22"/>
        </w:rPr>
      </w:pPr>
    </w:p>
    <w:p w14:paraId="6E454A77" w14:textId="157340AB" w:rsidR="0001456A" w:rsidRPr="008C6917" w:rsidRDefault="0001456A" w:rsidP="002669E0">
      <w:pPr>
        <w:spacing w:after="120" w:line="360" w:lineRule="auto"/>
        <w:jc w:val="right"/>
        <w:rPr>
          <w:rFonts w:ascii="Helvetica" w:hAnsi="Helvetica" w:cs="Helvetica"/>
          <w:b/>
          <w:bCs/>
          <w:spacing w:val="22"/>
          <w:sz w:val="22"/>
          <w:szCs w:val="22"/>
        </w:rPr>
      </w:pPr>
      <w:r>
        <w:rPr>
          <w:rFonts w:ascii="Arial" w:hAnsi="Arial" w:cs="Arial"/>
          <w:spacing w:val="22"/>
          <w:sz w:val="22"/>
          <w:szCs w:val="22"/>
        </w:rPr>
        <w:t xml:space="preserve"> </w:t>
      </w:r>
      <w:r w:rsidR="002669E0" w:rsidRPr="008C6917">
        <w:rPr>
          <w:rFonts w:ascii="Helvetica" w:hAnsi="Helvetica" w:cs="Helvetica"/>
          <w:b/>
          <w:bCs/>
          <w:spacing w:val="22"/>
          <w:sz w:val="22"/>
          <w:szCs w:val="22"/>
        </w:rPr>
        <w:t xml:space="preserve">Modello </w:t>
      </w:r>
      <w:r w:rsidR="008C6917" w:rsidRPr="008C6917">
        <w:rPr>
          <w:rFonts w:ascii="Helvetica" w:hAnsi="Helvetica" w:cs="Helvetica"/>
          <w:b/>
          <w:bCs/>
          <w:spacing w:val="22"/>
          <w:sz w:val="22"/>
          <w:szCs w:val="22"/>
        </w:rPr>
        <w:t>CONTRIBUTO</w:t>
      </w:r>
    </w:p>
    <w:p w14:paraId="7AEC6F96" w14:textId="77777777" w:rsidR="0001456A" w:rsidRPr="008C6917" w:rsidRDefault="0001456A" w:rsidP="00385865">
      <w:pPr>
        <w:spacing w:after="120" w:line="360" w:lineRule="auto"/>
        <w:jc w:val="both"/>
        <w:rPr>
          <w:rFonts w:ascii="Helvetica" w:hAnsi="Helvetica" w:cs="Helvetica"/>
          <w:spacing w:val="22"/>
          <w:sz w:val="22"/>
          <w:szCs w:val="22"/>
        </w:rPr>
      </w:pPr>
    </w:p>
    <w:p w14:paraId="1B1D1C82" w14:textId="5D11794F" w:rsidR="00927A62" w:rsidRPr="00EA1670" w:rsidRDefault="008C6917" w:rsidP="00927A62">
      <w:pPr>
        <w:spacing w:line="480" w:lineRule="auto"/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/>
          <w:spacing w:val="20"/>
          <w:sz w:val="22"/>
          <w:szCs w:val="22"/>
        </w:rPr>
        <w:t xml:space="preserve">Oggetto: richiesta contributo </w:t>
      </w:r>
      <w:r w:rsidR="008A2D04" w:rsidRPr="00EA1670">
        <w:rPr>
          <w:rFonts w:ascii="Helvetica" w:hAnsi="Helvetica" w:cs="Helvetica"/>
          <w:b/>
          <w:spacing w:val="20"/>
          <w:sz w:val="22"/>
          <w:szCs w:val="22"/>
        </w:rPr>
        <w:t xml:space="preserve">per </w:t>
      </w:r>
      <w:proofErr w:type="spellStart"/>
      <w:r w:rsidRPr="00EA1670">
        <w:rPr>
          <w:rFonts w:ascii="Helvetica" w:hAnsi="Helvetica" w:cs="Helvetica"/>
          <w:b/>
          <w:spacing w:val="20"/>
          <w:sz w:val="22"/>
          <w:szCs w:val="22"/>
        </w:rPr>
        <w:t>uscita</w:t>
      </w:r>
      <w:proofErr w:type="spellEnd"/>
      <w:r w:rsidRPr="00EA1670">
        <w:rPr>
          <w:rFonts w:ascii="Helvetica" w:hAnsi="Helvetica" w:cs="Helvetica"/>
          <w:b/>
          <w:spacing w:val="20"/>
          <w:sz w:val="22"/>
          <w:szCs w:val="22"/>
        </w:rPr>
        <w:t xml:space="preserve"> </w:t>
      </w:r>
      <w:r w:rsidR="008A2D04" w:rsidRPr="00EA1670">
        <w:rPr>
          <w:rFonts w:ascii="Helvetica" w:hAnsi="Helvetica" w:cs="Helvetica"/>
          <w:b/>
          <w:spacing w:val="20"/>
          <w:sz w:val="22"/>
          <w:szCs w:val="22"/>
        </w:rPr>
        <w:t>didattica/viaggio di istruzione</w:t>
      </w:r>
      <w:r w:rsidR="00E16659" w:rsidRPr="00EA1670">
        <w:rPr>
          <w:rFonts w:ascii="Helvetica" w:hAnsi="Helvetica" w:cs="Helvetica"/>
          <w:b/>
          <w:spacing w:val="20"/>
          <w:sz w:val="22"/>
          <w:szCs w:val="22"/>
        </w:rPr>
        <w:t xml:space="preserve"> del </w:t>
      </w:r>
      <w:r w:rsidR="00E16659" w:rsidRPr="00EA1670">
        <w:rPr>
          <w:rFonts w:ascii="Helvetica" w:hAnsi="Helvetica" w:cs="Helvetica"/>
          <w:bCs/>
          <w:spacing w:val="20"/>
          <w:sz w:val="22"/>
          <w:szCs w:val="22"/>
        </w:rPr>
        <w:t>_______________</w:t>
      </w:r>
      <w:r w:rsidR="00927A62" w:rsidRPr="00EA1670">
        <w:rPr>
          <w:rFonts w:ascii="Helvetica" w:hAnsi="Helvetica" w:cs="Helvetica"/>
          <w:b/>
          <w:spacing w:val="20"/>
          <w:sz w:val="22"/>
          <w:szCs w:val="22"/>
        </w:rPr>
        <w:t>a</w:t>
      </w:r>
      <w:r w:rsidR="00927A62" w:rsidRPr="00EA1670">
        <w:rPr>
          <w:rFonts w:ascii="Helvetica" w:hAnsi="Helvetica" w:cs="Helvetica"/>
          <w:bCs/>
          <w:spacing w:val="20"/>
          <w:sz w:val="22"/>
          <w:szCs w:val="22"/>
        </w:rPr>
        <w:t>___________________________________________________</w:t>
      </w:r>
    </w:p>
    <w:p w14:paraId="7AD7EECE" w14:textId="77777777" w:rsidR="008C6917" w:rsidRPr="00EA1670" w:rsidRDefault="008C6917" w:rsidP="008C6917">
      <w:pPr>
        <w:rPr>
          <w:rFonts w:ascii="Helvetica" w:hAnsi="Helvetica" w:cs="Helvetica"/>
          <w:bCs/>
          <w:spacing w:val="20"/>
          <w:sz w:val="22"/>
          <w:szCs w:val="22"/>
        </w:rPr>
      </w:pPr>
    </w:p>
    <w:p w14:paraId="10EB68B8" w14:textId="77777777" w:rsidR="008C6917" w:rsidRPr="00EA1670" w:rsidRDefault="008C6917" w:rsidP="008C6917">
      <w:pPr>
        <w:pStyle w:val="Corpotesto"/>
        <w:spacing w:line="480" w:lineRule="auto"/>
        <w:jc w:val="both"/>
        <w:rPr>
          <w:rFonts w:ascii="Helvetica" w:hAnsi="Helvetica" w:cs="Helvetica"/>
          <w:spacing w:val="20"/>
          <w:szCs w:val="22"/>
        </w:rPr>
      </w:pPr>
    </w:p>
    <w:p w14:paraId="05CA88BA" w14:textId="77777777" w:rsidR="00EA1670" w:rsidRDefault="008C6917" w:rsidP="008C6917">
      <w:pPr>
        <w:pStyle w:val="Corpotesto"/>
        <w:spacing w:line="480" w:lineRule="auto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>I</w:t>
      </w:r>
      <w:r w:rsidR="00EA1670">
        <w:rPr>
          <w:rFonts w:ascii="Helvetica" w:hAnsi="Helvetica" w:cs="Helvetica"/>
          <w:spacing w:val="20"/>
          <w:szCs w:val="22"/>
        </w:rPr>
        <w:t>l/La</w:t>
      </w:r>
      <w:r w:rsidRPr="00EA1670">
        <w:rPr>
          <w:rFonts w:ascii="Helvetica" w:hAnsi="Helvetica" w:cs="Helvetica"/>
          <w:spacing w:val="20"/>
          <w:szCs w:val="22"/>
        </w:rPr>
        <w:t xml:space="preserve"> sottoscritto</w:t>
      </w:r>
      <w:r w:rsidR="00EA1670">
        <w:rPr>
          <w:rFonts w:ascii="Helvetica" w:hAnsi="Helvetica" w:cs="Helvetica"/>
          <w:spacing w:val="20"/>
          <w:szCs w:val="22"/>
        </w:rPr>
        <w:t>/a</w:t>
      </w:r>
      <w:r w:rsidRPr="00EA1670">
        <w:rPr>
          <w:rFonts w:ascii="Helvetica" w:hAnsi="Helvetica" w:cs="Helvetica"/>
          <w:spacing w:val="20"/>
          <w:szCs w:val="22"/>
        </w:rPr>
        <w:t xml:space="preserve"> ____________________________________________________</w:t>
      </w:r>
      <w:r w:rsidR="00EA1670">
        <w:rPr>
          <w:rFonts w:ascii="Helvetica" w:hAnsi="Helvetica" w:cs="Helvetica"/>
          <w:spacing w:val="20"/>
          <w:szCs w:val="22"/>
        </w:rPr>
        <w:t xml:space="preserve"> </w:t>
      </w:r>
      <w:r w:rsidRPr="00EA1670">
        <w:rPr>
          <w:rFonts w:ascii="Helvetica" w:hAnsi="Helvetica" w:cs="Helvetica"/>
          <w:spacing w:val="20"/>
          <w:szCs w:val="22"/>
        </w:rPr>
        <w:t>genitore dell’alunno ___________________________________________________ della</w:t>
      </w:r>
      <w:r w:rsidR="00EA1670">
        <w:rPr>
          <w:rFonts w:ascii="Helvetica" w:hAnsi="Helvetica" w:cs="Helvetica"/>
          <w:spacing w:val="20"/>
          <w:szCs w:val="22"/>
        </w:rPr>
        <w:t xml:space="preserve"> </w:t>
      </w:r>
      <w:r w:rsidRPr="00EA1670">
        <w:rPr>
          <w:rFonts w:ascii="Helvetica" w:hAnsi="Helvetica" w:cs="Helvetica"/>
          <w:spacing w:val="20"/>
          <w:szCs w:val="22"/>
        </w:rPr>
        <w:t xml:space="preserve">classe_______ </w:t>
      </w:r>
      <w:r w:rsidR="008A2D04" w:rsidRPr="00EA1670">
        <w:rPr>
          <w:rFonts w:ascii="Helvetica" w:hAnsi="Helvetica" w:cs="Helvetica"/>
          <w:spacing w:val="20"/>
          <w:szCs w:val="22"/>
        </w:rPr>
        <w:t>p</w:t>
      </w:r>
      <w:r w:rsidRPr="00EA1670">
        <w:rPr>
          <w:rFonts w:ascii="Helvetica" w:hAnsi="Helvetica" w:cs="Helvetica"/>
          <w:spacing w:val="20"/>
          <w:szCs w:val="22"/>
        </w:rPr>
        <w:t>lesso________________________________________ chiedo un contributo di € ____________sul totale della quota di € _____________</w:t>
      </w:r>
    </w:p>
    <w:p w14:paraId="1E1B6D31" w14:textId="4CCD9499" w:rsidR="00C37F82" w:rsidRPr="00EA1670" w:rsidRDefault="008C6917" w:rsidP="008C6917">
      <w:pPr>
        <w:pStyle w:val="Corpotesto"/>
        <w:spacing w:line="480" w:lineRule="auto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>richiesta per la partecipazione alle spese per</w:t>
      </w:r>
      <w:r w:rsidR="00C37F82" w:rsidRPr="00EA1670">
        <w:rPr>
          <w:rFonts w:ascii="Helvetica" w:hAnsi="Helvetica" w:cs="Helvetica"/>
          <w:spacing w:val="20"/>
          <w:szCs w:val="22"/>
        </w:rPr>
        <w:t>:</w:t>
      </w:r>
    </w:p>
    <w:p w14:paraId="255E574A" w14:textId="2F477133" w:rsidR="00C37F82" w:rsidRPr="00EA1670" w:rsidRDefault="00AF0D4C" w:rsidP="008C6917">
      <w:pPr>
        <w:pStyle w:val="Corpotesto"/>
        <w:spacing w:line="480" w:lineRule="auto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 xml:space="preserve">      </w:t>
      </w:r>
      <w:r w:rsidR="00C37F82" w:rsidRPr="00EA1670">
        <w:rPr>
          <w:rFonts w:ascii="Helvetica" w:hAnsi="Helvetica" w:cs="Helvetica"/>
          <w:spacing w:val="20"/>
          <w:szCs w:val="22"/>
        </w:rPr>
        <w:tab/>
      </w:r>
      <w:r w:rsidRPr="00EA1670">
        <w:rPr>
          <w:rFonts w:ascii="Helvetica" w:hAnsi="Helvetica" w:cs="Helvetica"/>
          <w:spacing w:val="20"/>
          <w:szCs w:val="22"/>
        </w:rPr>
        <w:t xml:space="preserve"> </w:t>
      </w:r>
      <w:r w:rsidR="00E16659" w:rsidRPr="00EA1670">
        <w:rPr>
          <w:rFonts w:ascii="Helvetica" w:hAnsi="Helvetica" w:cs="Helvetica"/>
          <w:spacing w:val="20"/>
          <w:szCs w:val="22"/>
        </w:rPr>
        <w:t xml:space="preserve"> </w:t>
      </w:r>
      <w:r w:rsidRPr="00EA1670">
        <w:rPr>
          <w:rFonts w:ascii="Cambria Math" w:hAnsi="Cambria Math" w:cs="Cambria Math"/>
          <w:spacing w:val="20"/>
          <w:szCs w:val="22"/>
        </w:rPr>
        <w:t>⃝</w:t>
      </w:r>
      <w:r w:rsidRPr="00EA1670">
        <w:rPr>
          <w:rFonts w:ascii="Helvetica" w:hAnsi="Helvetica" w:cs="Helvetica"/>
          <w:spacing w:val="20"/>
          <w:szCs w:val="22"/>
        </w:rPr>
        <w:t xml:space="preserve">   trasporto        </w:t>
      </w:r>
    </w:p>
    <w:p w14:paraId="25D168D6" w14:textId="042AFF1D" w:rsidR="00C37F82" w:rsidRPr="00EA1670" w:rsidRDefault="00C37F82" w:rsidP="00C37F82">
      <w:pPr>
        <w:pStyle w:val="Corpotesto"/>
        <w:spacing w:line="480" w:lineRule="auto"/>
        <w:ind w:firstLine="708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 xml:space="preserve"> </w:t>
      </w:r>
      <w:r w:rsidR="00AF0D4C" w:rsidRPr="00EA1670">
        <w:rPr>
          <w:rFonts w:ascii="Helvetica" w:hAnsi="Helvetica" w:cs="Helvetica"/>
          <w:spacing w:val="20"/>
          <w:szCs w:val="22"/>
        </w:rPr>
        <w:t xml:space="preserve"> </w:t>
      </w:r>
      <w:r w:rsidR="00AF0D4C" w:rsidRPr="00EA1670">
        <w:rPr>
          <w:rFonts w:ascii="Cambria Math" w:hAnsi="Cambria Math" w:cs="Cambria Math"/>
          <w:spacing w:val="20"/>
          <w:szCs w:val="22"/>
        </w:rPr>
        <w:t>⃝</w:t>
      </w:r>
      <w:r w:rsidR="00AF0D4C" w:rsidRPr="00EA1670">
        <w:rPr>
          <w:rFonts w:ascii="Helvetica" w:hAnsi="Helvetica" w:cs="Helvetica"/>
          <w:spacing w:val="20"/>
          <w:szCs w:val="22"/>
        </w:rPr>
        <w:t xml:space="preserve">   ingresso     </w:t>
      </w:r>
    </w:p>
    <w:p w14:paraId="6F0605B1" w14:textId="45EC0490" w:rsidR="00C37F82" w:rsidRPr="00EA1670" w:rsidRDefault="00AF0D4C" w:rsidP="00C37F82">
      <w:pPr>
        <w:pStyle w:val="Corpotesto"/>
        <w:spacing w:line="480" w:lineRule="auto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 xml:space="preserve">   </w:t>
      </w:r>
      <w:r w:rsidR="00C37F82" w:rsidRPr="00EA1670">
        <w:rPr>
          <w:rFonts w:ascii="Helvetica" w:hAnsi="Helvetica" w:cs="Helvetica"/>
          <w:spacing w:val="20"/>
          <w:szCs w:val="22"/>
        </w:rPr>
        <w:tab/>
        <w:t xml:space="preserve"> </w:t>
      </w:r>
      <w:r w:rsidRPr="00EA1670">
        <w:rPr>
          <w:rFonts w:ascii="Helvetica" w:hAnsi="Helvetica" w:cs="Helvetica"/>
          <w:spacing w:val="20"/>
          <w:szCs w:val="22"/>
        </w:rPr>
        <w:t xml:space="preserve"> </w:t>
      </w:r>
      <w:r w:rsidRPr="00EA1670">
        <w:rPr>
          <w:rFonts w:ascii="Cambria Math" w:hAnsi="Cambria Math" w:cs="Cambria Math"/>
          <w:spacing w:val="20"/>
          <w:szCs w:val="22"/>
        </w:rPr>
        <w:t>⃝</w:t>
      </w:r>
      <w:r w:rsidRPr="00EA1670">
        <w:rPr>
          <w:rFonts w:ascii="Helvetica" w:hAnsi="Helvetica" w:cs="Helvetica"/>
          <w:spacing w:val="20"/>
          <w:szCs w:val="22"/>
        </w:rPr>
        <w:t xml:space="preserve">   attività        </w:t>
      </w:r>
    </w:p>
    <w:p w14:paraId="4265C65E" w14:textId="55155302" w:rsidR="00AF0D4C" w:rsidRPr="00EA1670" w:rsidRDefault="00C37F82" w:rsidP="00C37F82">
      <w:pPr>
        <w:pStyle w:val="Corpotesto"/>
        <w:spacing w:line="480" w:lineRule="auto"/>
        <w:ind w:firstLine="708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 xml:space="preserve"> </w:t>
      </w:r>
      <w:r w:rsidR="00AF0D4C" w:rsidRPr="00EA1670">
        <w:rPr>
          <w:rFonts w:ascii="Helvetica" w:hAnsi="Helvetica" w:cs="Helvetica"/>
          <w:spacing w:val="20"/>
          <w:szCs w:val="22"/>
        </w:rPr>
        <w:t xml:space="preserve"> </w:t>
      </w:r>
      <w:r w:rsidR="00AF0D4C" w:rsidRPr="00EA1670">
        <w:rPr>
          <w:rFonts w:ascii="Cambria Math" w:hAnsi="Cambria Math" w:cs="Cambria Math"/>
          <w:spacing w:val="20"/>
          <w:szCs w:val="22"/>
        </w:rPr>
        <w:t>⃝</w:t>
      </w:r>
      <w:r w:rsidR="00650DAB" w:rsidRPr="00EA1670">
        <w:rPr>
          <w:rFonts w:ascii="Helvetica" w:hAnsi="Helvetica" w:cs="Helvetica"/>
          <w:spacing w:val="20"/>
          <w:szCs w:val="22"/>
        </w:rPr>
        <w:t xml:space="preserve"> </w:t>
      </w:r>
      <w:r w:rsidR="00AF0D4C" w:rsidRPr="00EA1670">
        <w:rPr>
          <w:rFonts w:ascii="Helvetica" w:hAnsi="Helvetica" w:cs="Helvetica"/>
          <w:spacing w:val="20"/>
          <w:szCs w:val="22"/>
        </w:rPr>
        <w:t xml:space="preserve">  _____________________</w:t>
      </w:r>
    </w:p>
    <w:p w14:paraId="48F14B39" w14:textId="2E1E495F" w:rsidR="008C6917" w:rsidRPr="00EA1670" w:rsidRDefault="008C6917" w:rsidP="008C6917">
      <w:pPr>
        <w:pStyle w:val="Corpotesto"/>
        <w:spacing w:line="480" w:lineRule="auto"/>
        <w:jc w:val="both"/>
        <w:rPr>
          <w:rFonts w:ascii="Helvetica" w:hAnsi="Helvetica" w:cs="Helvetica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 xml:space="preserve">relative all’uscita in oggetto.                  </w:t>
      </w:r>
    </w:p>
    <w:p w14:paraId="6BDFA33E" w14:textId="77777777" w:rsidR="008C6917" w:rsidRPr="00EA1670" w:rsidRDefault="008C6917" w:rsidP="008C6917">
      <w:pPr>
        <w:pStyle w:val="Corpotesto"/>
        <w:spacing w:line="480" w:lineRule="auto"/>
        <w:jc w:val="both"/>
        <w:rPr>
          <w:rFonts w:ascii="Helvetica" w:hAnsi="Helvetica" w:cs="Helvetica"/>
          <w:bCs w:val="0"/>
          <w:spacing w:val="20"/>
          <w:szCs w:val="22"/>
        </w:rPr>
      </w:pPr>
      <w:r w:rsidRPr="00EA1670">
        <w:rPr>
          <w:rFonts w:ascii="Helvetica" w:hAnsi="Helvetica" w:cs="Helvetica"/>
          <w:spacing w:val="20"/>
          <w:szCs w:val="22"/>
        </w:rPr>
        <w:t xml:space="preserve">                    </w:t>
      </w:r>
    </w:p>
    <w:p w14:paraId="7D86840C" w14:textId="1DA97914" w:rsidR="008C6917" w:rsidRPr="00EA1670" w:rsidRDefault="008C6917" w:rsidP="008C6917">
      <w:pPr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Cs/>
          <w:spacing w:val="20"/>
          <w:sz w:val="22"/>
          <w:szCs w:val="22"/>
        </w:rPr>
        <w:t>Data   ____________________</w:t>
      </w:r>
    </w:p>
    <w:p w14:paraId="2C84AA62" w14:textId="77777777" w:rsidR="008C6917" w:rsidRPr="00EA1670" w:rsidRDefault="008C6917" w:rsidP="008C6917">
      <w:pPr>
        <w:jc w:val="both"/>
        <w:rPr>
          <w:rFonts w:ascii="Helvetica" w:hAnsi="Helvetica" w:cs="Helvetica"/>
          <w:bCs/>
          <w:spacing w:val="20"/>
          <w:sz w:val="22"/>
          <w:szCs w:val="22"/>
        </w:rPr>
      </w:pPr>
    </w:p>
    <w:p w14:paraId="78894C56" w14:textId="630B4056" w:rsidR="008C6917" w:rsidRPr="00EA1670" w:rsidRDefault="00444364" w:rsidP="008C6917">
      <w:pPr>
        <w:jc w:val="both"/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Cs/>
          <w:spacing w:val="20"/>
          <w:sz w:val="22"/>
          <w:szCs w:val="22"/>
        </w:rPr>
        <w:t xml:space="preserve"> </w:t>
      </w:r>
    </w:p>
    <w:p w14:paraId="022382F7" w14:textId="77777777" w:rsidR="00AF0D4C" w:rsidRPr="00EA1670" w:rsidRDefault="00AF0D4C" w:rsidP="008C6917">
      <w:pPr>
        <w:jc w:val="both"/>
        <w:rPr>
          <w:rFonts w:ascii="Helvetica" w:hAnsi="Helvetica" w:cs="Helvetica"/>
          <w:bCs/>
          <w:spacing w:val="20"/>
          <w:sz w:val="22"/>
          <w:szCs w:val="22"/>
        </w:rPr>
      </w:pPr>
    </w:p>
    <w:p w14:paraId="46427E2C" w14:textId="653DED8C" w:rsidR="008C6917" w:rsidRPr="00EA1670" w:rsidRDefault="008C6917" w:rsidP="00EA1670">
      <w:pPr>
        <w:ind w:left="4248"/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Cs/>
          <w:spacing w:val="20"/>
          <w:sz w:val="22"/>
          <w:szCs w:val="22"/>
        </w:rPr>
        <w:t>Firma del genitore</w:t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  <w:t xml:space="preserve">   </w:t>
      </w:r>
    </w:p>
    <w:p w14:paraId="7FEF2C6E" w14:textId="77777777" w:rsidR="008C6917" w:rsidRPr="00EA1670" w:rsidRDefault="008C6917" w:rsidP="008C6917">
      <w:pPr>
        <w:rPr>
          <w:rFonts w:ascii="Helvetica" w:hAnsi="Helvetica" w:cs="Helvetica"/>
          <w:bCs/>
          <w:spacing w:val="20"/>
          <w:sz w:val="22"/>
          <w:szCs w:val="22"/>
        </w:rPr>
      </w:pPr>
    </w:p>
    <w:p w14:paraId="15887EFC" w14:textId="485FA01C" w:rsidR="008C6917" w:rsidRPr="00EA1670" w:rsidRDefault="008C6917" w:rsidP="00EA1670">
      <w:pPr>
        <w:ind w:left="3540" w:firstLine="708"/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Cs/>
          <w:spacing w:val="20"/>
          <w:sz w:val="22"/>
          <w:szCs w:val="22"/>
        </w:rPr>
        <w:t>________________________________</w:t>
      </w:r>
    </w:p>
    <w:p w14:paraId="3022DC9A" w14:textId="77777777" w:rsidR="008C6917" w:rsidRPr="00EA1670" w:rsidRDefault="008C6917" w:rsidP="008C6917">
      <w:pPr>
        <w:ind w:left="4248" w:firstLine="708"/>
        <w:rPr>
          <w:rFonts w:ascii="Helvetica" w:hAnsi="Helvetica" w:cs="Helvetica"/>
          <w:bCs/>
          <w:spacing w:val="20"/>
          <w:sz w:val="22"/>
          <w:szCs w:val="22"/>
        </w:rPr>
      </w:pPr>
    </w:p>
    <w:p w14:paraId="757924FC" w14:textId="77777777" w:rsidR="008C6917" w:rsidRPr="00EA1670" w:rsidRDefault="008C6917" w:rsidP="008C6917">
      <w:pPr>
        <w:ind w:left="4248" w:firstLine="708"/>
        <w:rPr>
          <w:rFonts w:ascii="Helvetica" w:hAnsi="Helvetica" w:cs="Helvetica"/>
          <w:bCs/>
          <w:spacing w:val="20"/>
          <w:sz w:val="22"/>
          <w:szCs w:val="22"/>
        </w:rPr>
      </w:pPr>
    </w:p>
    <w:p w14:paraId="307C4950" w14:textId="3A605BAB" w:rsidR="008C6917" w:rsidRPr="00EA1670" w:rsidRDefault="008C6917" w:rsidP="00EA1670">
      <w:pPr>
        <w:ind w:left="4248"/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Cs/>
          <w:spacing w:val="20"/>
          <w:sz w:val="22"/>
          <w:szCs w:val="22"/>
        </w:rPr>
        <w:t>Firma dell’insegnante responsabile uscita</w:t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</w:r>
      <w:r w:rsidRPr="00EA1670">
        <w:rPr>
          <w:rFonts w:ascii="Helvetica" w:hAnsi="Helvetica" w:cs="Helvetica"/>
          <w:bCs/>
          <w:spacing w:val="20"/>
          <w:sz w:val="22"/>
          <w:szCs w:val="22"/>
        </w:rPr>
        <w:tab/>
        <w:t xml:space="preserve">      </w:t>
      </w:r>
    </w:p>
    <w:p w14:paraId="2B154BA5" w14:textId="77777777" w:rsidR="008C6917" w:rsidRPr="00EA1670" w:rsidRDefault="008C6917" w:rsidP="008C6917">
      <w:pPr>
        <w:rPr>
          <w:rFonts w:ascii="Helvetica" w:hAnsi="Helvetica" w:cs="Helvetica"/>
          <w:bCs/>
          <w:spacing w:val="20"/>
          <w:sz w:val="22"/>
          <w:szCs w:val="22"/>
        </w:rPr>
      </w:pPr>
    </w:p>
    <w:p w14:paraId="6B03BAA7" w14:textId="29D03114" w:rsidR="008C6917" w:rsidRPr="00EA1670" w:rsidRDefault="008C6917" w:rsidP="00EA1670">
      <w:pPr>
        <w:ind w:left="3540" w:firstLine="708"/>
        <w:rPr>
          <w:rFonts w:ascii="Helvetica" w:hAnsi="Helvetica" w:cs="Helvetica"/>
          <w:bCs/>
          <w:spacing w:val="20"/>
          <w:sz w:val="22"/>
          <w:szCs w:val="22"/>
        </w:rPr>
      </w:pPr>
      <w:r w:rsidRPr="00EA1670">
        <w:rPr>
          <w:rFonts w:ascii="Helvetica" w:hAnsi="Helvetica" w:cs="Helvetica"/>
          <w:bCs/>
          <w:spacing w:val="20"/>
          <w:sz w:val="22"/>
          <w:szCs w:val="22"/>
        </w:rPr>
        <w:t>_______________________________</w:t>
      </w:r>
    </w:p>
    <w:sectPr w:rsidR="008C6917" w:rsidRPr="00EA1670" w:rsidSect="00B241E9">
      <w:headerReference w:type="default" r:id="rId7"/>
      <w:headerReference w:type="first" r:id="rId8"/>
      <w:footerReference w:type="first" r:id="rId9"/>
      <w:pgSz w:w="11906" w:h="16838"/>
      <w:pgMar w:top="851" w:right="1134" w:bottom="567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F48EC" w14:textId="77777777" w:rsidR="004D3701" w:rsidRDefault="004D3701" w:rsidP="00BA391A">
      <w:r>
        <w:separator/>
      </w:r>
    </w:p>
  </w:endnote>
  <w:endnote w:type="continuationSeparator" w:id="0">
    <w:p w14:paraId="547E15AA" w14:textId="77777777" w:rsidR="004D3701" w:rsidRDefault="004D3701" w:rsidP="00BA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Helvetica" w:hAnsi="Helvetica" w:cs="Helvetica"/>
      </w:rPr>
      <w:id w:val="-341699043"/>
      <w:docPartObj>
        <w:docPartGallery w:val="Page Numbers (Bottom of Page)"/>
        <w:docPartUnique/>
      </w:docPartObj>
    </w:sdtPr>
    <w:sdtEndPr/>
    <w:sdtContent>
      <w:sdt>
        <w:sdtPr>
          <w:rPr>
            <w:rFonts w:ascii="Helvetica" w:hAnsi="Helvetica" w:cs="Helvetic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F3617A" w14:textId="77777777" w:rsidR="00B241E9" w:rsidRPr="00B241E9" w:rsidRDefault="00B241E9" w:rsidP="00B241E9">
            <w:pPr>
              <w:pStyle w:val="Pidipagina"/>
              <w:spacing w:before="120"/>
              <w:jc w:val="right"/>
              <w:rPr>
                <w:rFonts w:ascii="Helvetica" w:hAnsi="Helvetica" w:cs="Helvetica"/>
              </w:rPr>
            </w:pPr>
            <w:r w:rsidRPr="00B241E9">
              <w:rPr>
                <w:rFonts w:ascii="Helvetica" w:hAnsi="Helvetica" w:cs="Helvetica"/>
              </w:rPr>
              <w:t xml:space="preserve">pag.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PAGE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  <w:r w:rsidRPr="00B241E9">
              <w:rPr>
                <w:rFonts w:ascii="Helvetica" w:hAnsi="Helvetica" w:cs="Helvetica"/>
              </w:rPr>
              <w:t xml:space="preserve"> di 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begin"/>
            </w:r>
            <w:r w:rsidRPr="00B241E9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separate"/>
            </w:r>
            <w:r w:rsidRPr="00B241E9">
              <w:rPr>
                <w:rFonts w:ascii="Helvetica" w:hAnsi="Helvetica" w:cs="Helvetica"/>
                <w:b/>
                <w:bCs/>
              </w:rPr>
              <w:t>2</w:t>
            </w:r>
            <w:r w:rsidRPr="00B241E9">
              <w:rPr>
                <w:rFonts w:ascii="Helvetica" w:hAnsi="Helvetica" w:cs="Helvetic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35EFF" w14:textId="77777777" w:rsidR="004D3701" w:rsidRDefault="004D3701" w:rsidP="00BA391A">
      <w:r>
        <w:separator/>
      </w:r>
    </w:p>
  </w:footnote>
  <w:footnote w:type="continuationSeparator" w:id="0">
    <w:p w14:paraId="7F21C57F" w14:textId="77777777" w:rsidR="004D3701" w:rsidRDefault="004D3701" w:rsidP="00BA3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9FC12" w14:textId="77777777" w:rsidR="00BA391A" w:rsidRPr="00BA391A" w:rsidRDefault="00B241E9" w:rsidP="00296FAC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 w:rsidRPr="00296FAC">
      <w:rPr>
        <w:rFonts w:ascii="Agency FB" w:hAnsi="Agency FB" w:cs="Arial"/>
        <w:noProof/>
      </w:rPr>
      <w:drawing>
        <wp:anchor distT="0" distB="0" distL="114300" distR="114300" simplePos="0" relativeHeight="251660288" behindDoc="0" locked="0" layoutInCell="1" allowOverlap="1" wp14:anchorId="14E62EBF" wp14:editId="5D9C102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14" name="Immagine 14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4723AB6A" wp14:editId="3E73CACA">
          <wp:simplePos x="0" y="0"/>
          <wp:positionH relativeFrom="column">
            <wp:posOffset>201194</wp:posOffset>
          </wp:positionH>
          <wp:positionV relativeFrom="paragraph">
            <wp:posOffset>-19558</wp:posOffset>
          </wp:positionV>
          <wp:extent cx="1218023" cy="1175308"/>
          <wp:effectExtent l="0" t="0" r="127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983633" w14:textId="77777777" w:rsidR="00BA391A" w:rsidRPr="00BA391A" w:rsidRDefault="00BA391A" w:rsidP="00296FAC">
    <w:pPr>
      <w:suppressAutoHyphens/>
      <w:spacing w:before="24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4B641F8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5B19CE63" w14:textId="77777777" w:rsidR="00296FAC" w:rsidRDefault="00296FAC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080F9817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594A61F3" w14:textId="77777777" w:rsidR="00BA391A" w:rsidRPr="00BA391A" w:rsidRDefault="00BA391A" w:rsidP="00BA391A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159C9EF1" w14:textId="77777777" w:rsidR="00BA391A" w:rsidRPr="007F33D1" w:rsidRDefault="00EA1670" w:rsidP="00BA391A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A391A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48A3A19" w14:textId="77777777" w:rsidR="00BA391A" w:rsidRPr="00BA391A" w:rsidRDefault="00B241E9" w:rsidP="00BA391A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B377395" wp14:editId="195A10EB">
              <wp:simplePos x="0" y="0"/>
              <wp:positionH relativeFrom="column">
                <wp:posOffset>168275</wp:posOffset>
              </wp:positionH>
              <wp:positionV relativeFrom="paragraph">
                <wp:posOffset>38735</wp:posOffset>
              </wp:positionV>
              <wp:extent cx="1301750" cy="226695"/>
              <wp:effectExtent l="0" t="0" r="0" b="190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266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37C29" w14:textId="77777777" w:rsidR="00B241E9" w:rsidRDefault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7739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3.25pt;margin-top:3.05pt;width:102.5pt;height:17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" filled="f" stroked="f">
              <v:textbox>
                <w:txbxContent>
                  <w:p w14:paraId="34537C29" w14:textId="77777777" w:rsidR="00B241E9" w:rsidRDefault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</v:shape>
          </w:pict>
        </mc:Fallback>
      </mc:AlternateContent>
    </w:r>
  </w:p>
  <w:p w14:paraId="35E3B3EA" w14:textId="77777777" w:rsidR="00BA391A" w:rsidRDefault="00BA39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0DC07" w14:textId="77777777" w:rsidR="00B241E9" w:rsidRPr="00BA391A" w:rsidRDefault="00B241E9" w:rsidP="00B241E9">
    <w:pPr>
      <w:suppressAutoHyphens/>
      <w:spacing w:after="120"/>
      <w:ind w:left="11" w:hanging="11"/>
      <w:jc w:val="center"/>
      <w:rPr>
        <w:rFonts w:ascii="Agency FB" w:hAnsi="Agency FB" w:cs="Arial"/>
        <w:sz w:val="20"/>
        <w:szCs w:val="20"/>
      </w:rPr>
    </w:pPr>
    <w:r>
      <w:rPr>
        <w:rFonts w:ascii="Agency FB" w:hAnsi="Agency FB" w:cs="Arial"/>
        <w:noProof/>
        <w:color w:val="000000"/>
        <w:sz w:val="20"/>
        <w:szCs w:val="20"/>
      </w:rPr>
      <w:drawing>
        <wp:anchor distT="0" distB="0" distL="114300" distR="114300" simplePos="0" relativeHeight="251666432" behindDoc="0" locked="0" layoutInCell="1" allowOverlap="1" wp14:anchorId="2F47CF87" wp14:editId="70F144CF">
          <wp:simplePos x="0" y="0"/>
          <wp:positionH relativeFrom="margin">
            <wp:posOffset>-209550</wp:posOffset>
          </wp:positionH>
          <wp:positionV relativeFrom="paragraph">
            <wp:posOffset>34925</wp:posOffset>
          </wp:positionV>
          <wp:extent cx="1218023" cy="1175308"/>
          <wp:effectExtent l="0" t="0" r="127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8023" cy="11753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96FAC">
      <w:rPr>
        <w:rFonts w:ascii="Agency FB" w:hAnsi="Agency FB" w:cs="Arial"/>
        <w:noProof/>
      </w:rPr>
      <w:drawing>
        <wp:anchor distT="0" distB="0" distL="114300" distR="114300" simplePos="0" relativeHeight="251665408" behindDoc="0" locked="0" layoutInCell="1" allowOverlap="1" wp14:anchorId="72E9A013" wp14:editId="07AEE1E1">
          <wp:simplePos x="0" y="0"/>
          <wp:positionH relativeFrom="margin">
            <wp:align>center</wp:align>
          </wp:positionH>
          <wp:positionV relativeFrom="paragraph">
            <wp:posOffset>-98425</wp:posOffset>
          </wp:positionV>
          <wp:extent cx="402336" cy="453849"/>
          <wp:effectExtent l="0" t="0" r="0" b="3810"/>
          <wp:wrapNone/>
          <wp:docPr id="3" name="Immagine 3" descr="Spiegazione dell&amp;amp;#39;emblema della Repubblica Italiana - Archeoa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iegazione dell&amp;amp;#39;emblema della Repubblica Italiana - Archeoare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336" cy="453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55ECE7" w14:textId="77777777" w:rsidR="00B241E9" w:rsidRPr="00BA391A" w:rsidRDefault="00B241E9" w:rsidP="00C10DDF">
    <w:pPr>
      <w:suppressAutoHyphens/>
      <w:spacing w:before="360"/>
      <w:ind w:left="11" w:hanging="11"/>
      <w:jc w:val="center"/>
      <w:rPr>
        <w:rFonts w:ascii="Agency FB" w:hAnsi="Agency FB" w:cs="Monotype Corsiva"/>
        <w:color w:val="000000"/>
        <w:spacing w:val="30"/>
        <w:sz w:val="28"/>
        <w:szCs w:val="28"/>
      </w:rPr>
    </w:pPr>
    <w:r w:rsidRPr="00BA391A">
      <w:rPr>
        <w:rFonts w:ascii="Agency FB" w:hAnsi="Agency FB" w:cs="Monotype Corsiva"/>
        <w:color w:val="000000"/>
        <w:spacing w:val="30"/>
        <w:sz w:val="28"/>
        <w:szCs w:val="28"/>
      </w:rPr>
      <w:t>ISTITUTO COMPRENSIVO STATALE</w:t>
    </w:r>
  </w:p>
  <w:p w14:paraId="1E6E5D92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10059 SUSA – Piazza Savoia, 21</w:t>
    </w:r>
  </w:p>
  <w:p w14:paraId="0B086310" w14:textId="77777777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</w:p>
  <w:p w14:paraId="5BCD190E" w14:textId="77777777" w:rsidR="00B241E9" w:rsidRPr="00BA391A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UFFICI   Tel. 0122 /622149</w:t>
    </w:r>
  </w:p>
  <w:p w14:paraId="6647096C" w14:textId="7A26526E" w:rsidR="00B241E9" w:rsidRDefault="00B241E9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 w:rsidRPr="00BA391A">
      <w:rPr>
        <w:rFonts w:ascii="Arial" w:hAnsi="Arial" w:cs="Arial"/>
        <w:color w:val="000000"/>
        <w:sz w:val="16"/>
        <w:szCs w:val="16"/>
      </w:rPr>
      <w:t>Codice fiscale: 96031540014</w:t>
    </w:r>
  </w:p>
  <w:p w14:paraId="2B353681" w14:textId="511D9196" w:rsidR="0028716C" w:rsidRPr="00BA391A" w:rsidRDefault="0028716C" w:rsidP="00B241E9">
    <w:pPr>
      <w:suppressAutoHyphens/>
      <w:ind w:left="10" w:hanging="10"/>
      <w:jc w:val="center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color w:val="000000"/>
        <w:sz w:val="16"/>
        <w:szCs w:val="16"/>
      </w:rPr>
      <w:t>Codice Univoco Ufficio: UFGOSA</w:t>
    </w:r>
  </w:p>
  <w:p w14:paraId="4E415E2F" w14:textId="77777777" w:rsidR="00B241E9" w:rsidRPr="007F33D1" w:rsidRDefault="00EA1670" w:rsidP="00B241E9">
    <w:pPr>
      <w:suppressAutoHyphens/>
      <w:jc w:val="center"/>
      <w:rPr>
        <w:rFonts w:ascii="Arial" w:hAnsi="Arial" w:cs="Arial"/>
        <w:b/>
        <w:sz w:val="16"/>
        <w:szCs w:val="16"/>
        <w:lang w:eastAsia="zh-CN"/>
      </w:rPr>
    </w:pPr>
    <w:hyperlink r:id="rId3" w:history="1">
      <w:r w:rsidR="00B241E9" w:rsidRPr="007F33D1">
        <w:rPr>
          <w:rFonts w:ascii="Arial" w:hAnsi="Arial" w:cs="Arial"/>
          <w:color w:val="0563C1"/>
          <w:sz w:val="16"/>
          <w:szCs w:val="16"/>
          <w:u w:val="single"/>
        </w:rPr>
        <w:t>toic880008@istruzione.it - toic880008@pec.istruzione.it</w:t>
      </w:r>
    </w:hyperlink>
  </w:p>
  <w:p w14:paraId="3CC704C5" w14:textId="77777777" w:rsidR="00B241E9" w:rsidRPr="00BA391A" w:rsidRDefault="00B241E9" w:rsidP="00B241E9">
    <w:pPr>
      <w:suppressAutoHyphens/>
      <w:rPr>
        <w:sz w:val="20"/>
        <w:szCs w:val="20"/>
        <w:lang w:eastAsia="zh-CN"/>
      </w:rPr>
    </w:pPr>
    <w:r w:rsidRPr="00B241E9">
      <w:rPr>
        <w:rFonts w:ascii="Agency FB" w:hAnsi="Agency FB" w:cs="Arial"/>
        <w:noProof/>
        <w:color w:val="000000"/>
        <w:sz w:val="20"/>
        <w:szCs w:val="20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B1C3AA5" wp14:editId="6502B7D6">
              <wp:simplePos x="0" y="0"/>
              <wp:positionH relativeFrom="margin">
                <wp:posOffset>-243840</wp:posOffset>
              </wp:positionH>
              <wp:positionV relativeFrom="paragraph">
                <wp:posOffset>74930</wp:posOffset>
              </wp:positionV>
              <wp:extent cx="1301750" cy="29527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1750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6E395F" w14:textId="77777777" w:rsidR="00B241E9" w:rsidRDefault="00B241E9" w:rsidP="00B241E9">
                          <w:r w:rsidRPr="00296FAC">
                            <w:rPr>
                              <w:rFonts w:ascii="Agency FB" w:hAnsi="Agency FB" w:cs="Arial"/>
                              <w:color w:val="000000"/>
                              <w:sz w:val="20"/>
                              <w:szCs w:val="20"/>
                            </w:rPr>
                            <w:t>INVESTIRE NELL’ISTRUZIONE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1C3A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9.2pt;margin-top:5.9pt;width:102.5pt;height:23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" filled="f" stroked="f">
              <v:textbox>
                <w:txbxContent>
                  <w:p w14:paraId="7F6E395F" w14:textId="77777777" w:rsidR="00B241E9" w:rsidRDefault="00B241E9" w:rsidP="00B241E9">
                    <w:r w:rsidRPr="00296FAC">
                      <w:rPr>
                        <w:rFonts w:ascii="Agency FB" w:hAnsi="Agency FB" w:cs="Arial"/>
                        <w:color w:val="000000"/>
                        <w:sz w:val="20"/>
                        <w:szCs w:val="20"/>
                      </w:rPr>
                      <w:t>INVESTIRE NELL’ISTRUZIONE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A0ECF49" w14:textId="77777777" w:rsidR="00B241E9" w:rsidRDefault="00B241E9" w:rsidP="00B241E9">
    <w:pPr>
      <w:pStyle w:val="Intestazione"/>
    </w:pPr>
  </w:p>
  <w:p w14:paraId="6532F590" w14:textId="77777777" w:rsidR="00B241E9" w:rsidRDefault="00B241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647CBB"/>
    <w:multiLevelType w:val="hybridMultilevel"/>
    <w:tmpl w:val="F150369E"/>
    <w:lvl w:ilvl="0" w:tplc="7A28ECB8">
      <w:start w:val="1"/>
      <w:numFmt w:val="bullet"/>
      <w:lvlText w:val="□"/>
      <w:lvlJc w:val="left"/>
      <w:pPr>
        <w:ind w:left="786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2092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1F"/>
    <w:rsid w:val="0001456A"/>
    <w:rsid w:val="000466BE"/>
    <w:rsid w:val="000D3A5E"/>
    <w:rsid w:val="000F5232"/>
    <w:rsid w:val="00121D3D"/>
    <w:rsid w:val="00122498"/>
    <w:rsid w:val="00143DE1"/>
    <w:rsid w:val="001E09CB"/>
    <w:rsid w:val="001F176A"/>
    <w:rsid w:val="001F270D"/>
    <w:rsid w:val="00204A9D"/>
    <w:rsid w:val="002350BE"/>
    <w:rsid w:val="0026471A"/>
    <w:rsid w:val="002669E0"/>
    <w:rsid w:val="002834A0"/>
    <w:rsid w:val="002839A3"/>
    <w:rsid w:val="0028716C"/>
    <w:rsid w:val="00296FAC"/>
    <w:rsid w:val="0034360E"/>
    <w:rsid w:val="00354E4A"/>
    <w:rsid w:val="003651E6"/>
    <w:rsid w:val="00385865"/>
    <w:rsid w:val="003A379E"/>
    <w:rsid w:val="00435536"/>
    <w:rsid w:val="00441495"/>
    <w:rsid w:val="00444364"/>
    <w:rsid w:val="004D3701"/>
    <w:rsid w:val="0052744B"/>
    <w:rsid w:val="005B51F2"/>
    <w:rsid w:val="00650DAB"/>
    <w:rsid w:val="006602D4"/>
    <w:rsid w:val="00674472"/>
    <w:rsid w:val="006C49B8"/>
    <w:rsid w:val="00735C48"/>
    <w:rsid w:val="00745CD5"/>
    <w:rsid w:val="00755546"/>
    <w:rsid w:val="0079516C"/>
    <w:rsid w:val="00797E33"/>
    <w:rsid w:val="007E2254"/>
    <w:rsid w:val="007F33D1"/>
    <w:rsid w:val="00823F4F"/>
    <w:rsid w:val="00825C82"/>
    <w:rsid w:val="00837A1E"/>
    <w:rsid w:val="00893B72"/>
    <w:rsid w:val="00896A32"/>
    <w:rsid w:val="008A2D04"/>
    <w:rsid w:val="008C6917"/>
    <w:rsid w:val="00907D83"/>
    <w:rsid w:val="00911B69"/>
    <w:rsid w:val="00927A62"/>
    <w:rsid w:val="00930341"/>
    <w:rsid w:val="00A021A7"/>
    <w:rsid w:val="00A04F72"/>
    <w:rsid w:val="00A05244"/>
    <w:rsid w:val="00AC4C10"/>
    <w:rsid w:val="00AD0440"/>
    <w:rsid w:val="00AE325C"/>
    <w:rsid w:val="00AF0D4C"/>
    <w:rsid w:val="00AF5C30"/>
    <w:rsid w:val="00B241E9"/>
    <w:rsid w:val="00B556A5"/>
    <w:rsid w:val="00B620A7"/>
    <w:rsid w:val="00B70785"/>
    <w:rsid w:val="00B87E82"/>
    <w:rsid w:val="00B93582"/>
    <w:rsid w:val="00BA391A"/>
    <w:rsid w:val="00BB7134"/>
    <w:rsid w:val="00C10DDF"/>
    <w:rsid w:val="00C32F58"/>
    <w:rsid w:val="00C37F82"/>
    <w:rsid w:val="00C479A1"/>
    <w:rsid w:val="00C62861"/>
    <w:rsid w:val="00C86CFC"/>
    <w:rsid w:val="00D313F5"/>
    <w:rsid w:val="00D37C7B"/>
    <w:rsid w:val="00D568F7"/>
    <w:rsid w:val="00E16659"/>
    <w:rsid w:val="00E26B58"/>
    <w:rsid w:val="00E32CFC"/>
    <w:rsid w:val="00E4690F"/>
    <w:rsid w:val="00EA1670"/>
    <w:rsid w:val="00ED1391"/>
    <w:rsid w:val="00EF2E6F"/>
    <w:rsid w:val="00F02563"/>
    <w:rsid w:val="00F247C9"/>
    <w:rsid w:val="00F72E1F"/>
    <w:rsid w:val="00F76C8D"/>
    <w:rsid w:val="00F9444F"/>
    <w:rsid w:val="00F95E1F"/>
    <w:rsid w:val="00F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C9AFC1"/>
  <w15:chartTrackingRefBased/>
  <w15:docId w15:val="{421E3669-249A-4B0E-8F55-760811FE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2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1456A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391A"/>
  </w:style>
  <w:style w:type="paragraph" w:styleId="Pidipagina">
    <w:name w:val="footer"/>
    <w:basedOn w:val="Normale"/>
    <w:link w:val="PidipaginaCarattere"/>
    <w:uiPriority w:val="99"/>
    <w:unhideWhenUsed/>
    <w:rsid w:val="00BA391A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391A"/>
  </w:style>
  <w:style w:type="paragraph" w:styleId="Paragrafoelenco">
    <w:name w:val="List Paragraph"/>
    <w:basedOn w:val="Normale"/>
    <w:uiPriority w:val="34"/>
    <w:qFormat/>
    <w:rsid w:val="00F72E1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1456A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Corpotesto">
    <w:name w:val="Body Text"/>
    <w:basedOn w:val="Normale"/>
    <w:link w:val="CorpotestoCarattere"/>
    <w:semiHidden/>
    <w:unhideWhenUsed/>
    <w:rsid w:val="008C6917"/>
    <w:pPr>
      <w:spacing w:line="360" w:lineRule="auto"/>
    </w:pPr>
    <w:rPr>
      <w:rFonts w:ascii="Comic Sans MS" w:hAnsi="Comic Sans MS"/>
      <w:bCs/>
      <w:sz w:val="22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8C6917"/>
    <w:rPr>
      <w:rFonts w:ascii="Comic Sans MS" w:eastAsia="Times New Roman" w:hAnsi="Comic Sans MS" w:cs="Times New Roman"/>
      <w:bCs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oic880008@istruzione.it%20-%20toic880008@pec.istruzione.it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ollio\Desktop\Carta%20intestata%20Susa%20con%20formattazion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Susa con formattazione.dotx</Template>
  <TotalTime>92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 Ollio</dc:creator>
  <cp:keywords/>
  <dc:description/>
  <cp:lastModifiedBy>Donatella Ollio</cp:lastModifiedBy>
  <cp:revision>57</cp:revision>
  <cp:lastPrinted>2022-04-26T10:49:00Z</cp:lastPrinted>
  <dcterms:created xsi:type="dcterms:W3CDTF">2022-03-14T13:35:00Z</dcterms:created>
  <dcterms:modified xsi:type="dcterms:W3CDTF">2024-03-15T11:17:00Z</dcterms:modified>
</cp:coreProperties>
</file>